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D0728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Ralph ROCHFORD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03E87D60" w14:textId="77777777" w:rsidR="00154CDB" w:rsidRPr="007E3A23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Sheriff of Lincolnshire.</w:t>
      </w:r>
    </w:p>
    <w:p w14:paraId="091E7850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0FA3D85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B171AD1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Lincolnshire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506C955F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p.318)</w:t>
      </w:r>
    </w:p>
    <w:p w14:paraId="70AB485B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603CC02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B659CC" w14:textId="77777777" w:rsidR="00154CDB" w:rsidRDefault="00154CDB" w:rsidP="00154C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323E80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2552" w14:textId="77777777" w:rsidR="00154CDB" w:rsidRDefault="00154CDB" w:rsidP="009139A6">
      <w:r>
        <w:separator/>
      </w:r>
    </w:p>
  </w:endnote>
  <w:endnote w:type="continuationSeparator" w:id="0">
    <w:p w14:paraId="53975E29" w14:textId="77777777" w:rsidR="00154CDB" w:rsidRDefault="00154C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46C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A8B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6DA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646F" w14:textId="77777777" w:rsidR="00154CDB" w:rsidRDefault="00154CDB" w:rsidP="009139A6">
      <w:r>
        <w:separator/>
      </w:r>
    </w:p>
  </w:footnote>
  <w:footnote w:type="continuationSeparator" w:id="0">
    <w:p w14:paraId="12F51176" w14:textId="77777777" w:rsidR="00154CDB" w:rsidRDefault="00154C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F7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04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622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DB"/>
    <w:rsid w:val="000666E0"/>
    <w:rsid w:val="00154CD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C56EE"/>
  <w15:chartTrackingRefBased/>
  <w15:docId w15:val="{FA627328-8BBD-4C9B-901B-56F9813E7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2021-08-12T08:46:00Z</dcterms:created>
  <dcterms:modified xsi:type="dcterms:W3CDTF">2021-08-12T08:47:00Z</dcterms:modified>
</cp:coreProperties>
</file>